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HENDESTON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Bridgenorth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Shropshire,  into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land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Romsley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Alveley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Nordley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late</w:t>
      </w:r>
    </w:p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Fylilod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42EB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21-129)</w:t>
      </w:r>
    </w:p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F209E" w:rsidRDefault="00AF209E" w:rsidP="00AF20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December 2015</w:t>
      </w:r>
      <w:bookmarkStart w:id="0" w:name="_GoBack"/>
      <w:bookmarkEnd w:id="0"/>
    </w:p>
    <w:sectPr w:rsidR="00DD5B8A" w:rsidRPr="00AF20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09E" w:rsidRDefault="00AF209E" w:rsidP="00564E3C">
      <w:pPr>
        <w:spacing w:after="0" w:line="240" w:lineRule="auto"/>
      </w:pPr>
      <w:r>
        <w:separator/>
      </w:r>
    </w:p>
  </w:endnote>
  <w:endnote w:type="continuationSeparator" w:id="0">
    <w:p w:rsidR="00AF209E" w:rsidRDefault="00AF20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F209E">
      <w:rPr>
        <w:rFonts w:ascii="Times New Roman" w:hAnsi="Times New Roman" w:cs="Times New Roman"/>
        <w:noProof/>
        <w:sz w:val="24"/>
        <w:szCs w:val="24"/>
      </w:rPr>
      <w:t>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09E" w:rsidRDefault="00AF209E" w:rsidP="00564E3C">
      <w:pPr>
        <w:spacing w:after="0" w:line="240" w:lineRule="auto"/>
      </w:pPr>
      <w:r>
        <w:separator/>
      </w:r>
    </w:p>
  </w:footnote>
  <w:footnote w:type="continuationSeparator" w:id="0">
    <w:p w:rsidR="00AF209E" w:rsidRDefault="00AF20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09E"/>
    <w:rsid w:val="00372DC6"/>
    <w:rsid w:val="00564E3C"/>
    <w:rsid w:val="0064591D"/>
    <w:rsid w:val="00AF209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562E3"/>
  <w15:chartTrackingRefBased/>
  <w15:docId w15:val="{56C7BFB3-9097-419A-916C-4A5BBBAA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F20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2015-12-05T16:54:00Z</dcterms:created>
  <dcterms:modified xsi:type="dcterms:W3CDTF">2015-12-05T16:54:00Z</dcterms:modified>
</cp:coreProperties>
</file>